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C0220" w:rsidRDefault="001C0220" w:rsidP="001C022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Robert ROBYNS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1C0220" w:rsidRDefault="001C0220" w:rsidP="001C022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Glastonbury, Somerset. Clerk.</w:t>
      </w:r>
    </w:p>
    <w:p w:rsidR="001C0220" w:rsidRDefault="001C0220" w:rsidP="001C0220">
      <w:pPr>
        <w:rPr>
          <w:rFonts w:ascii="Times New Roman" w:hAnsi="Times New Roman" w:cs="Times New Roman"/>
        </w:rPr>
      </w:pPr>
    </w:p>
    <w:p w:rsidR="001C0220" w:rsidRDefault="001C0220" w:rsidP="001C0220">
      <w:pPr>
        <w:rPr>
          <w:rFonts w:ascii="Times New Roman" w:hAnsi="Times New Roman" w:cs="Times New Roman"/>
        </w:rPr>
      </w:pPr>
    </w:p>
    <w:p w:rsidR="001C0220" w:rsidRDefault="001C0220" w:rsidP="001C022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Adam </w:t>
      </w:r>
      <w:proofErr w:type="spellStart"/>
      <w:r>
        <w:rPr>
          <w:rFonts w:ascii="Times New Roman" w:hAnsi="Times New Roman" w:cs="Times New Roman"/>
        </w:rPr>
        <w:t>Hamelyn</w:t>
      </w:r>
      <w:proofErr w:type="spellEnd"/>
      <w:r>
        <w:rPr>
          <w:rFonts w:ascii="Times New Roman" w:hAnsi="Times New Roman" w:cs="Times New Roman"/>
        </w:rPr>
        <w:t xml:space="preserve"> of Bridgewater(q.v.) brought a plaint of debt against him.</w:t>
      </w:r>
    </w:p>
    <w:p w:rsidR="001C0220" w:rsidRDefault="001C0220" w:rsidP="001C0220">
      <w:pPr>
        <w:ind w:left="14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(</w:t>
      </w:r>
      <w:hyperlink r:id="rId6" w:history="1">
        <w:r w:rsidRPr="00856631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1C0220" w:rsidRDefault="001C0220" w:rsidP="001C0220">
      <w:pPr>
        <w:rPr>
          <w:rFonts w:ascii="Times New Roman" w:hAnsi="Times New Roman" w:cs="Times New Roman"/>
        </w:rPr>
      </w:pPr>
    </w:p>
    <w:p w:rsidR="001C0220" w:rsidRDefault="001C0220" w:rsidP="001C0220">
      <w:pPr>
        <w:rPr>
          <w:rFonts w:ascii="Times New Roman" w:hAnsi="Times New Roman" w:cs="Times New Roman"/>
        </w:rPr>
      </w:pPr>
    </w:p>
    <w:p w:rsidR="001C0220" w:rsidRDefault="001C0220" w:rsidP="001C022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22 December 2017</w:t>
      </w:r>
    </w:p>
    <w:p w:rsidR="006B2F86" w:rsidRPr="00E71FC3" w:rsidRDefault="001C0220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C0220" w:rsidRDefault="001C0220" w:rsidP="00E71FC3">
      <w:r>
        <w:separator/>
      </w:r>
    </w:p>
  </w:endnote>
  <w:endnote w:type="continuationSeparator" w:id="0">
    <w:p w:rsidR="001C0220" w:rsidRDefault="001C0220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C0220" w:rsidRDefault="001C0220" w:rsidP="00E71FC3">
      <w:r>
        <w:separator/>
      </w:r>
    </w:p>
  </w:footnote>
  <w:footnote w:type="continuationSeparator" w:id="0">
    <w:p w:rsidR="001C0220" w:rsidRDefault="001C0220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0220"/>
    <w:rsid w:val="001A7C09"/>
    <w:rsid w:val="001C0220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EB25FA8-2C9D-4393-B112-2073BE7C0B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C0220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1C022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44</Words>
  <Characters>256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2018-01-01T19:14:00Z</dcterms:created>
  <dcterms:modified xsi:type="dcterms:W3CDTF">2018-01-01T19:14:00Z</dcterms:modified>
</cp:coreProperties>
</file>